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0633" w14:textId="77777777" w:rsidR="005F3007" w:rsidRDefault="005F3007" w:rsidP="005F30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2EA18E9F" w14:textId="77777777" w:rsidR="005F3007" w:rsidRDefault="005F3007" w:rsidP="005F3007">
      <w:pPr>
        <w:pStyle w:val="NoSpacing"/>
        <w:rPr>
          <w:rFonts w:cs="Times New Roman"/>
          <w:szCs w:val="24"/>
        </w:rPr>
      </w:pPr>
    </w:p>
    <w:p w14:paraId="06E9372B" w14:textId="77777777" w:rsidR="005F3007" w:rsidRDefault="005F3007" w:rsidP="005F3007">
      <w:pPr>
        <w:pStyle w:val="NoSpacing"/>
        <w:rPr>
          <w:rFonts w:cs="Times New Roman"/>
          <w:szCs w:val="24"/>
        </w:rPr>
      </w:pPr>
    </w:p>
    <w:p w14:paraId="3BF61216" w14:textId="77777777" w:rsidR="005F3007" w:rsidRDefault="005F3007" w:rsidP="005F30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Oct.1457</w:t>
      </w:r>
      <w:r>
        <w:rPr>
          <w:rFonts w:cs="Times New Roman"/>
          <w:szCs w:val="24"/>
        </w:rPr>
        <w:tab/>
        <w:t>He was appointed controller of customs, collector of the subsidy on wools,</w:t>
      </w:r>
    </w:p>
    <w:p w14:paraId="6A20A8F0" w14:textId="77777777" w:rsidR="005F3007" w:rsidRDefault="005F3007" w:rsidP="005F30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hides and woolfells and the subsidy of tunnage and poundage in the </w:t>
      </w:r>
      <w:proofErr w:type="gramStart"/>
      <w:r>
        <w:rPr>
          <w:rFonts w:cs="Times New Roman"/>
          <w:szCs w:val="24"/>
        </w:rPr>
        <w:t>port</w:t>
      </w:r>
      <w:proofErr w:type="gramEnd"/>
      <w:r>
        <w:rPr>
          <w:rFonts w:cs="Times New Roman"/>
          <w:szCs w:val="24"/>
        </w:rPr>
        <w:t xml:space="preserve"> </w:t>
      </w:r>
    </w:p>
    <w:p w14:paraId="01FDDBF4" w14:textId="77777777" w:rsidR="005F3007" w:rsidRDefault="005F3007" w:rsidP="005F30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Newcastle-upon-Tyne, exercising the office in person.</w:t>
      </w:r>
    </w:p>
    <w:p w14:paraId="02EBCE2D" w14:textId="77777777" w:rsidR="005F3007" w:rsidRDefault="005F3007" w:rsidP="005F30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p.328)</w:t>
      </w:r>
    </w:p>
    <w:p w14:paraId="2B51401C" w14:textId="77777777" w:rsidR="005F3007" w:rsidRDefault="005F3007" w:rsidP="005F3007">
      <w:pPr>
        <w:pStyle w:val="NoSpacing"/>
        <w:rPr>
          <w:rFonts w:cs="Times New Roman"/>
          <w:szCs w:val="24"/>
        </w:rPr>
      </w:pPr>
    </w:p>
    <w:p w14:paraId="67153FA4" w14:textId="77777777" w:rsidR="005F3007" w:rsidRDefault="005F3007" w:rsidP="005F3007">
      <w:pPr>
        <w:pStyle w:val="NoSpacing"/>
        <w:rPr>
          <w:rFonts w:cs="Times New Roman"/>
          <w:szCs w:val="24"/>
        </w:rPr>
      </w:pPr>
    </w:p>
    <w:p w14:paraId="35376818" w14:textId="77777777" w:rsidR="005F3007" w:rsidRDefault="005F3007" w:rsidP="005F30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p w14:paraId="4F26D2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FB89" w14:textId="77777777" w:rsidR="005F3007" w:rsidRDefault="005F3007" w:rsidP="009139A6">
      <w:r>
        <w:separator/>
      </w:r>
    </w:p>
  </w:endnote>
  <w:endnote w:type="continuationSeparator" w:id="0">
    <w:p w14:paraId="07F80E6F" w14:textId="77777777" w:rsidR="005F3007" w:rsidRDefault="005F30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BC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53A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67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E188C" w14:textId="77777777" w:rsidR="005F3007" w:rsidRDefault="005F3007" w:rsidP="009139A6">
      <w:r>
        <w:separator/>
      </w:r>
    </w:p>
  </w:footnote>
  <w:footnote w:type="continuationSeparator" w:id="0">
    <w:p w14:paraId="139EE423" w14:textId="77777777" w:rsidR="005F3007" w:rsidRDefault="005F30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29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A9D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2E4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007"/>
    <w:rsid w:val="000666E0"/>
    <w:rsid w:val="002510B7"/>
    <w:rsid w:val="00270799"/>
    <w:rsid w:val="005C130B"/>
    <w:rsid w:val="005F300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B4EF2"/>
  <w15:chartTrackingRefBased/>
  <w15:docId w15:val="{A54D5A89-D3F5-4AA4-A145-0CB53678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2024-04-01T20:06:00Z</dcterms:created>
  <dcterms:modified xsi:type="dcterms:W3CDTF">2024-04-01T20:07:00Z</dcterms:modified>
</cp:coreProperties>
</file>